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0D" w:rsidRDefault="00B8150D" w:rsidP="00A47849">
      <w:pPr>
        <w:pStyle w:val="Title"/>
        <w:rPr>
          <w:b/>
          <w:sz w:val="24"/>
        </w:rPr>
      </w:pPr>
    </w:p>
    <w:p w:rsidR="00B8150D" w:rsidRDefault="00B8150D" w:rsidP="00A47849">
      <w:pPr>
        <w:pStyle w:val="Title"/>
        <w:rPr>
          <w:b/>
          <w:sz w:val="24"/>
        </w:rPr>
      </w:pPr>
      <w:r>
        <w:rPr>
          <w:b/>
          <w:sz w:val="24"/>
        </w:rPr>
        <w:t>СОВЕТ  ДЕПУТАТОВ ПРОЛЕТАРСКОГО СЕЛЬСОВЕТА</w:t>
      </w:r>
    </w:p>
    <w:p w:rsidR="00B8150D" w:rsidRDefault="00B8150D" w:rsidP="00A47849">
      <w:pPr>
        <w:pStyle w:val="Subtitle"/>
        <w:rPr>
          <w:b/>
          <w:sz w:val="24"/>
          <w:szCs w:val="24"/>
        </w:rPr>
      </w:pPr>
      <w:r>
        <w:rPr>
          <w:b/>
          <w:sz w:val="24"/>
          <w:szCs w:val="24"/>
        </w:rPr>
        <w:t>ОРДЫНСКОГО  РАЙОНА  НОВОСИБИРСКОЙ  ОБЛАСТИ</w:t>
      </w:r>
    </w:p>
    <w:p w:rsidR="00B8150D" w:rsidRDefault="00B8150D" w:rsidP="00A47849">
      <w:pPr>
        <w:pStyle w:val="Heading1"/>
        <w:rPr>
          <w:bCs w:val="0"/>
          <w:sz w:val="24"/>
          <w:szCs w:val="24"/>
        </w:rPr>
      </w:pPr>
      <w:r>
        <w:rPr>
          <w:sz w:val="24"/>
          <w:szCs w:val="24"/>
        </w:rPr>
        <w:t>ПЯТОГО  СОЗЫВА</w:t>
      </w:r>
    </w:p>
    <w:p w:rsidR="00B8150D" w:rsidRDefault="00B8150D" w:rsidP="00A47849">
      <w:pPr>
        <w:jc w:val="center"/>
        <w:rPr>
          <w:rFonts w:ascii="Times New Roman" w:hAnsi="Times New Roman"/>
          <w:sz w:val="28"/>
          <w:szCs w:val="28"/>
        </w:rPr>
      </w:pPr>
    </w:p>
    <w:p w:rsidR="00B8150D" w:rsidRDefault="00B8150D" w:rsidP="00A47849">
      <w:pPr>
        <w:jc w:val="center"/>
        <w:rPr>
          <w:rFonts w:ascii="Times New Roman" w:hAnsi="Times New Roman"/>
          <w:sz w:val="28"/>
          <w:szCs w:val="28"/>
        </w:rPr>
      </w:pPr>
    </w:p>
    <w:p w:rsidR="00B8150D" w:rsidRDefault="00B8150D" w:rsidP="00A478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№2</w:t>
      </w:r>
    </w:p>
    <w:p w:rsidR="00B8150D" w:rsidRDefault="00B8150D" w:rsidP="00A4784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(Тридцать шестая сессия)</w:t>
      </w:r>
    </w:p>
    <w:p w:rsidR="00B8150D" w:rsidRDefault="00B8150D" w:rsidP="00A47849">
      <w:pPr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07.02.2020 года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п.Пролетарский                           </w:t>
      </w:r>
    </w:p>
    <w:p w:rsidR="00B8150D" w:rsidRDefault="00B8150D" w:rsidP="00A47849">
      <w:pPr>
        <w:pStyle w:val="NoSpacing"/>
        <w:jc w:val="center"/>
        <w:rPr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внесение изменений в решение  Совета депутатов Пролетарского сельсовета Ордынского района Новосибирской области от 20.12.2019 года №1 "О бюджете  Пролетарского сельсовета Ордынского района Новосибирской области  на 2020 год  и плановый период 2021 и 2022 годов"</w:t>
      </w:r>
      <w:r>
        <w:rPr>
          <w:b/>
          <w:szCs w:val="28"/>
        </w:rPr>
        <w:t xml:space="preserve"> .</w:t>
      </w:r>
    </w:p>
    <w:p w:rsidR="00B8150D" w:rsidRDefault="00B8150D" w:rsidP="00A47849">
      <w:pPr>
        <w:pStyle w:val="Title"/>
        <w:jc w:val="both"/>
        <w:rPr>
          <w:szCs w:val="28"/>
        </w:rPr>
      </w:pPr>
      <w:r>
        <w:rPr>
          <w:szCs w:val="28"/>
        </w:rPr>
        <w:t>Руководствуясь ст. 5  Устава Пролетарского сельсовета Ордынского района Новосибирской области, Положением о бюджетном процессе в Пролетарском сельсовете Ордынского района Новосибирской области, утвержденным решением Совета депутатов Пролетарского сельсовета Ордынского района Новосибирской области от 22.09.2016г. №8 Совет депутатов</w:t>
      </w:r>
      <w:r>
        <w:rPr>
          <w:b/>
          <w:szCs w:val="28"/>
        </w:rPr>
        <w:t xml:space="preserve"> </w:t>
      </w:r>
      <w:r>
        <w:rPr>
          <w:szCs w:val="28"/>
        </w:rPr>
        <w:t>Пролетарского сельсовета Ордынского района Новосибирской области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B8150D" w:rsidRPr="0015702A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1.Внести изменения в решение  Совета депутатов Пролетарского сельсовета Ордынского района Новосибирской области от 20.12.2019 года №1 "О бюджете  Пролетарского сельсовета Ордынского района Новосибирской области  на 2020 год  и плановый период  2021 и 2022 годов следующие изменения</w:t>
      </w:r>
      <w:r w:rsidRPr="0015702A">
        <w:rPr>
          <w:rFonts w:ascii="Times New Roman" w:hAnsi="Times New Roman"/>
          <w:sz w:val="28"/>
          <w:szCs w:val="28"/>
        </w:rPr>
        <w:t>: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1.1.статьи 1: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1.1.1. части 1: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а) в пункте 1 цифры «6534,6» заменить цифрами «6831,4», цифры «4294,4» заменить цифрами «4591,3» ;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б) в пункте 2 цифры «6534,6» заменить цифрами «6831,4» ;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1.2.статьи 5 :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1.2.1. части 1:</w:t>
      </w:r>
    </w:p>
    <w:p w:rsidR="00B8150D" w:rsidRDefault="00B8150D" w:rsidP="00E62F7C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пункте 1 утвердить таблицу 1 приложения №3 «Распределение бюджетных ассигнований на 2019 год по разделам, подразделам, целевым статьям и видам расходов    бюджета  Пролетарского сельсовета  Ордынского района Новосибирской области » в прилагаемой редакции (Приложение №1)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1.2.2.части 2 :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а) в пункте 1 утвердить таблицу 1 приложения 4 «Ведомственная и функциональная структура расходов бюджета  Пролетарского сельсовета Ордынского района Новосибирской области   на 2019  год» в прилагаемой редакции (приложение №2);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1.3.статьи 10: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а) в пункте 1 утвердить таблицу 1 приложения8 «Источники финансирования дефицита бюджета Пролетарского сельсовета Ордынского района Новосибирской области на 2020 год» в прилагаемойредакции (приложение №3)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2.Направить настоящее решение  Главе Пролетарского сельсовета Ордынского района Новосибирской области для подписания и опубликования (обнародования).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3.Настоящее решение вступает в силу после дня его опубликования в периодическом печатном издании органов местного самоуправления Пролетарского сельсовета Ордынского района Новосибирской области «Пролетарский вестник».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4.Контроль за исполнением настоящего решения возложить на постоянную комиссию Совета депутатов </w:t>
      </w:r>
      <w:r>
        <w:rPr>
          <w:rFonts w:ascii="Times New Roman" w:hAnsi="Times New Roman"/>
          <w:bCs/>
          <w:sz w:val="28"/>
          <w:szCs w:val="28"/>
        </w:rPr>
        <w:t xml:space="preserve">Пролетарского сельсовета </w:t>
      </w:r>
      <w:r>
        <w:rPr>
          <w:rFonts w:ascii="Times New Roman" w:hAnsi="Times New Roman"/>
          <w:sz w:val="28"/>
          <w:szCs w:val="28"/>
        </w:rPr>
        <w:t>Ордынского района Новосибирской области по бюджетной, налоговой и финансово-кредитной политике (Исакова Наталья Михайловна).</w:t>
      </w:r>
    </w:p>
    <w:p w:rsidR="00B8150D" w:rsidRDefault="00B8150D" w:rsidP="00A47849">
      <w:pPr>
        <w:pStyle w:val="Title"/>
        <w:jc w:val="both"/>
        <w:rPr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Пролетарского сельсовета Ордынского района</w:t>
      </w:r>
    </w:p>
    <w:p w:rsidR="00B8150D" w:rsidRDefault="00B8150D" w:rsidP="00A47849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Н.К.Бордачёв </w:t>
      </w:r>
    </w:p>
    <w:p w:rsidR="00B8150D" w:rsidRDefault="00B8150D" w:rsidP="00A47849">
      <w:pPr>
        <w:pStyle w:val="Title"/>
        <w:rPr>
          <w:b/>
          <w:bCs/>
          <w:szCs w:val="28"/>
        </w:rPr>
      </w:pPr>
    </w:p>
    <w:p w:rsidR="00B8150D" w:rsidRDefault="00B8150D" w:rsidP="00A47849">
      <w:pPr>
        <w:pStyle w:val="Title"/>
        <w:jc w:val="left"/>
        <w:rPr>
          <w:bCs/>
          <w:szCs w:val="28"/>
        </w:rPr>
      </w:pPr>
      <w:r>
        <w:rPr>
          <w:bCs/>
          <w:szCs w:val="28"/>
        </w:rPr>
        <w:t xml:space="preserve">Председатель Совета депутатов </w:t>
      </w:r>
    </w:p>
    <w:p w:rsidR="00B8150D" w:rsidRDefault="00B8150D" w:rsidP="00A47849">
      <w:pPr>
        <w:pStyle w:val="Title"/>
        <w:jc w:val="left"/>
        <w:rPr>
          <w:bCs/>
          <w:szCs w:val="28"/>
        </w:rPr>
      </w:pPr>
      <w:r>
        <w:rPr>
          <w:bCs/>
          <w:szCs w:val="28"/>
        </w:rPr>
        <w:t>Пролетарского сельсовета Ордынского района</w:t>
      </w:r>
    </w:p>
    <w:p w:rsidR="00B8150D" w:rsidRDefault="00B8150D" w:rsidP="00A47849">
      <w:pPr>
        <w:pStyle w:val="Title"/>
        <w:jc w:val="left"/>
        <w:rPr>
          <w:bCs/>
          <w:szCs w:val="28"/>
        </w:rPr>
      </w:pPr>
      <w:r>
        <w:rPr>
          <w:bCs/>
          <w:szCs w:val="28"/>
        </w:rPr>
        <w:t>Новосибирской области                                                                     Голуб С.Н.</w:t>
      </w: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6"/>
          <w:szCs w:val="28"/>
        </w:rPr>
      </w:pPr>
    </w:p>
    <w:p w:rsidR="00B8150D" w:rsidRDefault="00B8150D" w:rsidP="00A47849">
      <w:pPr>
        <w:pStyle w:val="NoSpacing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Исп.: Нацыбулина Ш.Н.</w:t>
      </w:r>
    </w:p>
    <w:p w:rsidR="00B8150D" w:rsidRDefault="00B8150D" w:rsidP="00A47849">
      <w:pPr>
        <w:pStyle w:val="NoSpacing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тел.:44-310</w:t>
      </w: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 w:rsidP="00A47849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Default="00B8150D"/>
    <w:p w:rsidR="00B8150D" w:rsidRDefault="00B8150D"/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№1</w:t>
      </w: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решению 36 сессии Совета депутатов Пролетарского сельсовета</w:t>
      </w: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Ордынского района Новосибирской области «О бюджете Пролетарского сельсовета</w:t>
      </w: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Ордынского района Новосибирской  области</w:t>
      </w: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на 2020год и плановый период 2021и2022гг.»                                                                                                                                                                         </w:t>
      </w: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от 07 февраля 2020г  №2 </w:t>
      </w:r>
    </w:p>
    <w:p w:rsidR="00B8150D" w:rsidRDefault="00B8150D" w:rsidP="000158B3">
      <w:pPr>
        <w:jc w:val="right"/>
      </w:pPr>
      <w:r>
        <w:rPr>
          <w:rFonts w:ascii="Times New Roman" w:hAnsi="Times New Roman"/>
          <w:b/>
          <w:sz w:val="28"/>
          <w:szCs w:val="28"/>
        </w:rPr>
        <w:t>Распределение бюджетных ассигнований на 2020год по разделам, подразделам, целевым статьям, группам, подгруппам видов расходов    бюджета  Пролетарского сельсовета  Ордынского района Новосибирской области</w:t>
      </w:r>
      <w:r w:rsidRPr="000158B3">
        <w:t xml:space="preserve"> </w:t>
      </w:r>
    </w:p>
    <w:p w:rsidR="00B8150D" w:rsidRDefault="00B8150D" w:rsidP="000158B3">
      <w:pPr>
        <w:spacing w:after="0" w:line="240" w:lineRule="auto"/>
        <w:jc w:val="right"/>
        <w:rPr>
          <w:sz w:val="18"/>
          <w:szCs w:val="18"/>
        </w:rPr>
      </w:pPr>
      <w:r>
        <w:t>Приложение № 3</w:t>
      </w:r>
    </w:p>
    <w:p w:rsidR="00B8150D" w:rsidRDefault="00B8150D" w:rsidP="000158B3">
      <w:pPr>
        <w:pStyle w:val="NoSpacing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</w:rPr>
        <w:t>Таблица 1</w:t>
      </w:r>
    </w:p>
    <w:p w:rsidR="00B8150D" w:rsidRDefault="00B8150D" w:rsidP="000158B3">
      <w:pPr>
        <w:pStyle w:val="NoSpacing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>Тыс.руб</w:t>
      </w:r>
      <w:r>
        <w:rPr>
          <w:rFonts w:ascii="Times New Roman" w:hAnsi="Times New Roman"/>
          <w:b/>
          <w:bCs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83"/>
        <w:gridCol w:w="648"/>
        <w:gridCol w:w="545"/>
        <w:gridCol w:w="1692"/>
        <w:gridCol w:w="579"/>
        <w:gridCol w:w="1624"/>
      </w:tblGrid>
      <w:tr w:rsidR="00B8150D" w:rsidRPr="00E2272F" w:rsidTr="00E2272F">
        <w:trPr>
          <w:trHeight w:val="375"/>
        </w:trPr>
        <w:tc>
          <w:tcPr>
            <w:tcW w:w="4483" w:type="dxa"/>
            <w:vMerge w:val="restart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48" w:type="dxa"/>
            <w:vMerge w:val="restart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45" w:type="dxa"/>
            <w:vMerge w:val="restart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692" w:type="dxa"/>
            <w:vMerge w:val="restart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79" w:type="dxa"/>
            <w:vMerge w:val="restart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24" w:type="dxa"/>
            <w:vMerge w:val="restart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Сумма</w:t>
            </w:r>
          </w:p>
        </w:tc>
      </w:tr>
      <w:tr w:rsidR="00B8150D" w:rsidRPr="00E2272F" w:rsidTr="00E2272F">
        <w:trPr>
          <w:trHeight w:val="276"/>
        </w:trPr>
        <w:tc>
          <w:tcPr>
            <w:tcW w:w="4483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5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4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8150D" w:rsidRPr="00E2272F" w:rsidTr="00E2272F">
        <w:trPr>
          <w:trHeight w:val="276"/>
        </w:trPr>
        <w:tc>
          <w:tcPr>
            <w:tcW w:w="4483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48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45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92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79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4" w:type="dxa"/>
            <w:vMerge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3 934,8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Глава муниципального образования.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20.1.00.02030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144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20.1.00.02030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20.1.00.02030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144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3 096,1</w:t>
            </w:r>
          </w:p>
        </w:tc>
      </w:tr>
      <w:tr w:rsidR="00B8150D" w:rsidRPr="00E2272F" w:rsidTr="00E2272F">
        <w:trPr>
          <w:trHeight w:val="115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05.0.00.70190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05.0.00.70190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05.0.00.70190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3 096,0</w:t>
            </w:r>
          </w:p>
        </w:tc>
      </w:tr>
      <w:tr w:rsidR="00B8150D" w:rsidRPr="00E2272F" w:rsidTr="00E2272F">
        <w:trPr>
          <w:trHeight w:val="144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2 431,0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2 431,0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640,0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640,0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20.1.00.00020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20.1.00.00020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Специальные расходы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20.1.00.00020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880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20.1.00.09200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20.1.00.09200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20.1.00.09200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172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144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61,6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41,6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38,7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38,7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38,7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20.1.00.21900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2,9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20.1.00.21900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2,9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20.1.00.21900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2,9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20.1.00.60210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20.1.00.60210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20.1.00.60210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1 817,5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Капитальный ремонт муниципального жилого фонда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20.1.00.65020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20.1.00.65020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20.1.00.65020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1 660,9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16.2.04.70370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296,9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16.2.04.70370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296,9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16.2.04.70370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296,9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371,6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369,6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369,6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2,0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565,5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565,5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565,5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20.1.00.60400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300,6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20.1.00.60400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300,6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20.1.00.60400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300,6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20.1.00.60500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126,3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20.1.00.60500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126,3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20.1.00.60500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126,3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200,3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200,3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200,3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193,3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193,3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850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7,0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20.1.00.49100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20.1.00.49100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20.1.00.49100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34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в области  спорта и физической культуры, туризма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20.1.00.43600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585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20.1.00.43600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870"/>
        </w:trPr>
        <w:tc>
          <w:tcPr>
            <w:tcW w:w="4483" w:type="dxa"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20.1.00.43600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255"/>
        </w:trPr>
        <w:tc>
          <w:tcPr>
            <w:tcW w:w="4483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648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45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2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9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4" w:type="dxa"/>
            <w:noWrap/>
          </w:tcPr>
          <w:p w:rsidR="00B8150D" w:rsidRPr="00E2272F" w:rsidRDefault="00B8150D" w:rsidP="0054241A">
            <w:pPr>
              <w:pStyle w:val="NoSpacing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6 831,5</w:t>
            </w:r>
          </w:p>
        </w:tc>
      </w:tr>
    </w:tbl>
    <w:p w:rsidR="00B8150D" w:rsidRPr="00255AD0" w:rsidRDefault="00B8150D" w:rsidP="0054241A">
      <w:pPr>
        <w:pStyle w:val="NoSpacing"/>
        <w:rPr>
          <w:rFonts w:ascii="Times New Roman" w:hAnsi="Times New Roman"/>
          <w:b/>
          <w:bCs/>
          <w:sz w:val="20"/>
          <w:szCs w:val="20"/>
        </w:rPr>
      </w:pPr>
    </w:p>
    <w:p w:rsidR="00B8150D" w:rsidRDefault="00B8150D" w:rsidP="003D4410">
      <w:pPr>
        <w:jc w:val="right"/>
        <w:outlineLvl w:val="0"/>
        <w:rPr>
          <w:rFonts w:ascii="Times New Roman" w:hAnsi="Times New Roman"/>
          <w:sz w:val="18"/>
          <w:szCs w:val="18"/>
        </w:rPr>
      </w:pPr>
      <w:r>
        <w:rPr>
          <w:sz w:val="28"/>
          <w:szCs w:val="28"/>
        </w:rPr>
        <w:t>Глава Пролетарского сельсовета                                           Н.К. Бордачев</w:t>
      </w: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</w:p>
    <w:p w:rsidR="00B8150D" w:rsidRDefault="00B8150D" w:rsidP="003D4410">
      <w:pPr>
        <w:pStyle w:val="NoSpacing"/>
        <w:jc w:val="right"/>
        <w:rPr>
          <w:rFonts w:ascii="Times New Roman" w:hAnsi="Times New Roman"/>
          <w:sz w:val="20"/>
          <w:szCs w:val="20"/>
        </w:rPr>
      </w:pPr>
    </w:p>
    <w:p w:rsidR="00B8150D" w:rsidRDefault="00B8150D" w:rsidP="00E66ACB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№2</w:t>
      </w:r>
    </w:p>
    <w:p w:rsidR="00B8150D" w:rsidRDefault="00B8150D" w:rsidP="00E66ACB">
      <w:pPr>
        <w:pStyle w:val="NoSpacing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К решению 36 сессии Совета депутатов Пролетарского сельсовета</w:t>
      </w:r>
    </w:p>
    <w:p w:rsidR="00B8150D" w:rsidRDefault="00B8150D" w:rsidP="00E66ACB">
      <w:pPr>
        <w:pStyle w:val="NoSpacing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Ордынского района Новосибирской области «О бюджете Пролетарского сельсовета</w:t>
      </w:r>
    </w:p>
    <w:p w:rsidR="00B8150D" w:rsidRDefault="00B8150D" w:rsidP="00E66ACB">
      <w:pPr>
        <w:pStyle w:val="NoSpacing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Ордынского района Новосибирской области</w:t>
      </w:r>
    </w:p>
    <w:p w:rsidR="00B8150D" w:rsidRDefault="00B8150D" w:rsidP="00E66ACB">
      <w:pPr>
        <w:pStyle w:val="NoSpacing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на 2020 год и плановый период 2021и2022гг.»                                                                                                                                                                         </w:t>
      </w:r>
    </w:p>
    <w:p w:rsidR="00B8150D" w:rsidRDefault="00B8150D" w:rsidP="00E66ACB">
      <w:pPr>
        <w:pStyle w:val="NoSpacing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от07февраля 2020г  №2 </w:t>
      </w:r>
    </w:p>
    <w:p w:rsidR="00B8150D" w:rsidRDefault="00B8150D" w:rsidP="002D5CBB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Ведомственная структура расходов    бюджета  Пролетарского сельсовета Ордынского района Новосибирской области   на 2020год</w:t>
      </w:r>
    </w:p>
    <w:p w:rsidR="00B8150D" w:rsidRDefault="00B8150D" w:rsidP="002D5CBB">
      <w:pPr>
        <w:pStyle w:val="NoSpacing"/>
        <w:jc w:val="right"/>
        <w:rPr>
          <w:rFonts w:ascii="Times New Roman" w:hAnsi="Times New Roman"/>
          <w:sz w:val="18"/>
          <w:szCs w:val="18"/>
        </w:rPr>
      </w:pPr>
    </w:p>
    <w:p w:rsidR="00B8150D" w:rsidRPr="000158B3" w:rsidRDefault="00B8150D" w:rsidP="002D5CBB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0158B3">
        <w:rPr>
          <w:rFonts w:ascii="Times New Roman" w:hAnsi="Times New Roman"/>
          <w:sz w:val="24"/>
          <w:szCs w:val="24"/>
        </w:rPr>
        <w:t>Приложение № 4</w:t>
      </w:r>
    </w:p>
    <w:p w:rsidR="00B8150D" w:rsidRDefault="00B8150D" w:rsidP="002D5CBB">
      <w:pPr>
        <w:pStyle w:val="NoSpacing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1</w:t>
      </w:r>
    </w:p>
    <w:p w:rsidR="00B8150D" w:rsidRDefault="00B8150D" w:rsidP="002D5CBB">
      <w:pPr>
        <w:pStyle w:val="NoSpacing"/>
        <w:jc w:val="righ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bCs/>
        </w:rPr>
        <w:t>Тыс.руб</w:t>
      </w:r>
      <w:r>
        <w:rPr>
          <w:rFonts w:ascii="Times New Roman" w:hAnsi="Times New Roman"/>
          <w:b/>
          <w:bCs/>
        </w:rPr>
        <w:t>.</w:t>
      </w:r>
    </w:p>
    <w:p w:rsidR="00B8150D" w:rsidRDefault="00B8150D" w:rsidP="00E66ACB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B8150D" w:rsidRDefault="00B8150D" w:rsidP="00E66ACB">
      <w:pPr>
        <w:pStyle w:val="NoSpacing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930"/>
        <w:gridCol w:w="709"/>
        <w:gridCol w:w="435"/>
        <w:gridCol w:w="481"/>
        <w:gridCol w:w="1528"/>
        <w:gridCol w:w="527"/>
        <w:gridCol w:w="1961"/>
      </w:tblGrid>
      <w:tr w:rsidR="00B8150D" w:rsidRPr="00E2272F" w:rsidTr="00E2272F">
        <w:trPr>
          <w:trHeight w:val="375"/>
        </w:trPr>
        <w:tc>
          <w:tcPr>
            <w:tcW w:w="3930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35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81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28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27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961" w:type="dxa"/>
            <w:vMerge w:val="restart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B8150D" w:rsidRPr="00E2272F" w:rsidTr="00E2272F">
        <w:trPr>
          <w:trHeight w:val="360"/>
        </w:trPr>
        <w:tc>
          <w:tcPr>
            <w:tcW w:w="3930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5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1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8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7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61" w:type="dxa"/>
            <w:vMerge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администрации муниципальных образований Ордынского района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6 831,5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3 934,8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Глава муниципального образования.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20.1.00.02030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144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20.1.00.02030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20.1.00.02030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718,3</w:t>
            </w:r>
          </w:p>
        </w:tc>
      </w:tr>
      <w:tr w:rsidR="00B8150D" w:rsidRPr="00E2272F" w:rsidTr="00E2272F">
        <w:trPr>
          <w:trHeight w:val="144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3 096,1</w:t>
            </w:r>
          </w:p>
        </w:tc>
      </w:tr>
      <w:tr w:rsidR="00B8150D" w:rsidRPr="00E2272F" w:rsidTr="00E2272F">
        <w:trPr>
          <w:trHeight w:val="115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05.0.00.70190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0,1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05.0.00.70190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05.0.00.70190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3 096,0</w:t>
            </w:r>
          </w:p>
        </w:tc>
      </w:tr>
      <w:tr w:rsidR="00B8150D" w:rsidRPr="00E2272F" w:rsidTr="00E2272F">
        <w:trPr>
          <w:trHeight w:val="144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2 431,0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2 431,0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20.1.00.02040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23,4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Проведение выборов в представительные органы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20.1.00.00020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20.1.00.00020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20.1.00.00020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87,0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20.1.00.00050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20.1.00.00050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20.1.00.00050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20.1.00.09200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20.1.00.09200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20.1.00.09200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172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99.0.00.51180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144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99.0.00.51180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99,6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61,6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20.1.00.21800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20.1.00.21800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41,6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20.1.00.21800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38,7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20.1.00.21800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38,7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20.1.00.21800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38,7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Проведение мероприятий по обеспечению пожарной безопасности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20.1.00.21900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2,9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20.1.00.21900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2,9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20.1.00.21900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2,9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20.1.00.60210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20.1.00.60210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20.1.00.60210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416,2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1 817,5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Капитальный ремонт муниципального жилого фонда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20.1.00.65020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20.1.00.65020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20.1.00.65020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156,6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1 660,9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16.2.04.70370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296,9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16.2.04.70370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296,9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16.2.04.70370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296,9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Уличное освещение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371,6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369,6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369,6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20.1.00.60200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565,5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20.1.00.60200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565,5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20.1.00.60200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565,5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20.1.00.60400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300,6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20.1.00.60400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300,6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20.1.00.60400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300,6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20.1.00.60500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126,3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20.1.00.60500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126,3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20.1.00.60500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126,3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Проведение мероприятий для детей и молодежи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20.1.00.43100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20.1.00.43100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200,3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200,3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20.1.00.44000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200,3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20.1.00.44000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193,3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20.1.00.44000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193,3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20.1.00.44000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20.1.00.44000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20.1.00.49100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20.1.00.49100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20.1.00.49100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256,6</w:t>
            </w:r>
          </w:p>
        </w:tc>
      </w:tr>
      <w:tr w:rsidR="00B8150D" w:rsidRPr="00E2272F" w:rsidTr="00E2272F">
        <w:trPr>
          <w:trHeight w:val="30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Мероприятия в области  спорта и физической культуры, туризма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20.1.00.43600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585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20.1.00.43600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870"/>
        </w:trPr>
        <w:tc>
          <w:tcPr>
            <w:tcW w:w="3930" w:type="dxa"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20.1.00.43600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272F">
              <w:rPr>
                <w:rFonts w:ascii="Times New Roman" w:hAnsi="Times New Roman"/>
                <w:sz w:val="20"/>
                <w:szCs w:val="20"/>
              </w:rPr>
              <w:t>20,1</w:t>
            </w:r>
          </w:p>
        </w:tc>
      </w:tr>
      <w:tr w:rsidR="00B8150D" w:rsidRPr="00E2272F" w:rsidTr="00E2272F">
        <w:trPr>
          <w:trHeight w:val="270"/>
        </w:trPr>
        <w:tc>
          <w:tcPr>
            <w:tcW w:w="3930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5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8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7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961" w:type="dxa"/>
            <w:noWrap/>
          </w:tcPr>
          <w:p w:rsidR="00B8150D" w:rsidRPr="00E2272F" w:rsidRDefault="00B8150D" w:rsidP="00E2272F">
            <w:pPr>
              <w:pStyle w:val="NoSpacing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2272F">
              <w:rPr>
                <w:rFonts w:ascii="Times New Roman" w:hAnsi="Times New Roman"/>
                <w:b/>
                <w:bCs/>
                <w:sz w:val="20"/>
                <w:szCs w:val="20"/>
              </w:rPr>
              <w:t>6 831,5</w:t>
            </w:r>
          </w:p>
        </w:tc>
      </w:tr>
    </w:tbl>
    <w:p w:rsidR="00B8150D" w:rsidRPr="00AC2C18" w:rsidRDefault="00B8150D" w:rsidP="00E66ACB">
      <w:pPr>
        <w:pStyle w:val="NoSpacing"/>
        <w:jc w:val="both"/>
        <w:rPr>
          <w:rFonts w:ascii="Times New Roman" w:hAnsi="Times New Roman"/>
          <w:sz w:val="20"/>
          <w:szCs w:val="20"/>
        </w:rPr>
      </w:pPr>
    </w:p>
    <w:p w:rsidR="00B8150D" w:rsidRDefault="00B8150D" w:rsidP="00E66AC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B8150D" w:rsidRDefault="00B8150D" w:rsidP="00E66ACB">
      <w:pPr>
        <w:pStyle w:val="NoSpacing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Пролетарского сельсовета                                           Н.К. Бордачев</w:t>
      </w:r>
    </w:p>
    <w:p w:rsidR="00B8150D" w:rsidRDefault="00B8150D" w:rsidP="00E66ACB">
      <w:pPr>
        <w:pStyle w:val="NoSpacing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150D" w:rsidRDefault="00B8150D" w:rsidP="00E66ACB">
      <w:pPr>
        <w:pStyle w:val="NoSpacing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8150D" w:rsidRDefault="00B8150D" w:rsidP="004818C3">
      <w:pPr>
        <w:jc w:val="right"/>
      </w:pPr>
      <w:r>
        <w:t>Приложение №3</w:t>
      </w:r>
    </w:p>
    <w:p w:rsidR="00B8150D" w:rsidRPr="001E33E1" w:rsidRDefault="00B8150D" w:rsidP="001E33E1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решению 36сессии Совета депутатов Пролетарского сельсовета                                                                                  Ордынского района Новосибирской области                                                                                                                                             «О бюджете Пролетарского сельсоветаОрдынского района                                                                                        Новосибирского района на 2020 год и плановый период 2021и2022гг.»                                                                                            </w:t>
      </w:r>
      <w:r>
        <w:t>от 07февраля  2020г  № 2</w:t>
      </w:r>
    </w:p>
    <w:p w:rsidR="00B8150D" w:rsidRPr="00DE2B17" w:rsidRDefault="00B8150D" w:rsidP="00DE2B17">
      <w:pPr>
        <w:pStyle w:val="NoSpacing"/>
        <w:rPr>
          <w:b/>
          <w:sz w:val="28"/>
          <w:szCs w:val="28"/>
        </w:rPr>
      </w:pPr>
      <w:r w:rsidRPr="00DE2B17">
        <w:rPr>
          <w:b/>
          <w:sz w:val="28"/>
          <w:szCs w:val="28"/>
        </w:rPr>
        <w:t>Источники финансирования дефицита бюджета Пролетарского сельсовета</w:t>
      </w:r>
    </w:p>
    <w:p w:rsidR="00B8150D" w:rsidRDefault="00B8150D" w:rsidP="00DE2B17">
      <w:pPr>
        <w:pStyle w:val="NoSpacing"/>
        <w:rPr>
          <w:b/>
          <w:sz w:val="28"/>
          <w:szCs w:val="28"/>
        </w:rPr>
      </w:pPr>
      <w:r w:rsidRPr="00DE2B17">
        <w:rPr>
          <w:b/>
          <w:sz w:val="28"/>
          <w:szCs w:val="28"/>
        </w:rPr>
        <w:t>Ордынского райо</w:t>
      </w:r>
      <w:r>
        <w:rPr>
          <w:b/>
          <w:sz w:val="28"/>
          <w:szCs w:val="28"/>
        </w:rPr>
        <w:t>на Новосибирской области на 2020</w:t>
      </w:r>
      <w:r w:rsidRPr="00DE2B17">
        <w:rPr>
          <w:b/>
          <w:sz w:val="28"/>
          <w:szCs w:val="28"/>
        </w:rPr>
        <w:t xml:space="preserve"> год</w:t>
      </w:r>
    </w:p>
    <w:p w:rsidR="00B8150D" w:rsidRDefault="00B8150D" w:rsidP="000158B3">
      <w:pP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8</w:t>
      </w:r>
    </w:p>
    <w:p w:rsidR="00B8150D" w:rsidRPr="007B4A4E" w:rsidRDefault="00B8150D" w:rsidP="000158B3">
      <w:pPr>
        <w:pStyle w:val="NoSpacing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7B4A4E">
        <w:rPr>
          <w:sz w:val="20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83"/>
        <w:gridCol w:w="6081"/>
        <w:gridCol w:w="1007"/>
      </w:tblGrid>
      <w:tr w:rsidR="00B8150D" w:rsidRPr="00E2272F" w:rsidTr="005E5EA8">
        <w:trPr>
          <w:trHeight w:val="810"/>
        </w:trPr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Код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  <w:rPr>
                <w:sz w:val="20"/>
                <w:szCs w:val="20"/>
              </w:rPr>
            </w:pPr>
            <w:r w:rsidRPr="00E2272F">
              <w:t>Сумма</w:t>
            </w:r>
          </w:p>
          <w:p w:rsidR="00B8150D" w:rsidRPr="00E2272F" w:rsidRDefault="00B8150D" w:rsidP="00DE2B17">
            <w:pPr>
              <w:pStyle w:val="NoSpacing"/>
              <w:rPr>
                <w:sz w:val="20"/>
                <w:szCs w:val="20"/>
              </w:rPr>
            </w:pPr>
            <w:r w:rsidRPr="00E2272F">
              <w:t>Тыс.руб.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01 00 00 00 00 0000 000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0,0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01 03 00 00 00 0000 000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0,0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01 03 00 00 00 0000 700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 xml:space="preserve"> </w:t>
            </w:r>
            <w:r w:rsidRPr="00E2272F">
              <w:rPr>
                <w:lang w:val="en-US"/>
              </w:rPr>
              <w:t>0</w:t>
            </w:r>
            <w:r w:rsidRPr="00E2272F">
              <w:t>,0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01 03 00 00 10 0000 710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Получение бюджетных кредитов от других бюджетов 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 xml:space="preserve"> </w:t>
            </w:r>
            <w:r w:rsidRPr="00E2272F">
              <w:rPr>
                <w:lang w:val="en-US"/>
              </w:rPr>
              <w:t>0</w:t>
            </w:r>
            <w:r w:rsidRPr="00E2272F">
              <w:t>,0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01 03 00 00 00 0000 800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 xml:space="preserve"> 0,0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01 03 00 00 10 0000 810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Погашение кредитов от других бюджетов  бюджетной системы  Российской Федерации бюджетами поселений в валюте Российской Федерации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 xml:space="preserve"> 0,0</w:t>
            </w:r>
          </w:p>
        </w:tc>
      </w:tr>
      <w:tr w:rsidR="00B8150D" w:rsidRPr="00E2272F" w:rsidTr="008E7AC8">
        <w:trPr>
          <w:trHeight w:val="527"/>
        </w:trPr>
        <w:tc>
          <w:tcPr>
            <w:tcW w:w="2518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01 05 00 00 00 0000 000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Изменение остатков средств на счетах по учету  средств бюджета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  <w:rPr>
                <w:bCs/>
              </w:rPr>
            </w:pPr>
            <w:r w:rsidRPr="00E2272F">
              <w:rPr>
                <w:bCs/>
              </w:rPr>
              <w:t>0,0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01 05 00 00 00 0000 500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Увеличение остатков средств бюджета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01 05 02 00 00 0000 500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Увеличение прочих остатков средств бюджета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01 05 02 01 00 0000 510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Увеличение прочих остатков денежных средств  бюджетов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01 05 02 01 10 0000 510</w:t>
            </w:r>
          </w:p>
        </w:tc>
        <w:tc>
          <w:tcPr>
            <w:tcW w:w="6164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Увеличение прочих остатков денежных средств бюджетов поселений</w:t>
            </w:r>
          </w:p>
        </w:tc>
        <w:tc>
          <w:tcPr>
            <w:tcW w:w="889" w:type="dxa"/>
          </w:tcPr>
          <w:p w:rsidR="00B8150D" w:rsidRPr="00E2272F" w:rsidRDefault="00B8150D" w:rsidP="00DE2B17">
            <w:pPr>
              <w:pStyle w:val="NoSpacing"/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01 05 00 00 00 0000 600</w:t>
            </w:r>
          </w:p>
        </w:tc>
        <w:tc>
          <w:tcPr>
            <w:tcW w:w="6164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Уменьшение остатков средств бюджета</w:t>
            </w:r>
          </w:p>
        </w:tc>
        <w:tc>
          <w:tcPr>
            <w:tcW w:w="889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01 05 02 00 00 0000 600</w:t>
            </w:r>
          </w:p>
        </w:tc>
        <w:tc>
          <w:tcPr>
            <w:tcW w:w="6164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Уменьшение прочих остатков средств бюджетов</w:t>
            </w:r>
          </w:p>
        </w:tc>
        <w:tc>
          <w:tcPr>
            <w:tcW w:w="889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01 05 02 01 00 0000 610</w:t>
            </w:r>
          </w:p>
        </w:tc>
        <w:tc>
          <w:tcPr>
            <w:tcW w:w="6164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889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t>6831,4</w:t>
            </w:r>
          </w:p>
        </w:tc>
      </w:tr>
      <w:tr w:rsidR="00B8150D" w:rsidRPr="00E2272F" w:rsidTr="005E5EA8">
        <w:tc>
          <w:tcPr>
            <w:tcW w:w="2518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01 05 02 01 10 0000 610</w:t>
            </w:r>
          </w:p>
        </w:tc>
        <w:tc>
          <w:tcPr>
            <w:tcW w:w="6164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rPr>
                <w:rFonts w:ascii="Times New Roman" w:hAnsi="Times New Roman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889" w:type="dxa"/>
          </w:tcPr>
          <w:p w:rsidR="00B8150D" w:rsidRPr="00E2272F" w:rsidRDefault="00B8150D">
            <w:pPr>
              <w:rPr>
                <w:rFonts w:ascii="Times New Roman" w:hAnsi="Times New Roman"/>
              </w:rPr>
            </w:pPr>
            <w:r w:rsidRPr="00E2272F">
              <w:t>6831,4</w:t>
            </w:r>
          </w:p>
        </w:tc>
      </w:tr>
    </w:tbl>
    <w:p w:rsidR="00B8150D" w:rsidRPr="001E33E1" w:rsidRDefault="00B8150D" w:rsidP="004818C3">
      <w:pPr>
        <w:pStyle w:val="BodyText"/>
        <w:jc w:val="both"/>
        <w:rPr>
          <w:bCs/>
          <w:sz w:val="24"/>
        </w:rPr>
      </w:pPr>
    </w:p>
    <w:p w:rsidR="00B8150D" w:rsidRPr="001E33E1" w:rsidRDefault="00B8150D" w:rsidP="004818C3">
      <w:pPr>
        <w:pStyle w:val="BodyText"/>
        <w:jc w:val="both"/>
        <w:rPr>
          <w:sz w:val="24"/>
        </w:rPr>
      </w:pPr>
      <w:r w:rsidRPr="001E33E1">
        <w:rPr>
          <w:bCs/>
          <w:sz w:val="24"/>
        </w:rPr>
        <w:t xml:space="preserve">Глава </w:t>
      </w:r>
      <w:r w:rsidRPr="001E33E1">
        <w:rPr>
          <w:sz w:val="24"/>
        </w:rPr>
        <w:t xml:space="preserve">Пролетарского сельсовета                                                            Н.К.Бордачёв       </w:t>
      </w:r>
    </w:p>
    <w:p w:rsidR="00B8150D" w:rsidRPr="001E33E1" w:rsidRDefault="00B8150D" w:rsidP="004818C3">
      <w:pPr>
        <w:pStyle w:val="BodyText"/>
        <w:jc w:val="both"/>
        <w:rPr>
          <w:sz w:val="24"/>
        </w:rPr>
      </w:pPr>
      <w:r w:rsidRPr="001E33E1">
        <w:rPr>
          <w:sz w:val="24"/>
        </w:rPr>
        <w:t xml:space="preserve"> </w:t>
      </w:r>
    </w:p>
    <w:p w:rsidR="00B8150D" w:rsidRPr="001E33E1" w:rsidRDefault="00B8150D" w:rsidP="004818C3">
      <w:pPr>
        <w:pStyle w:val="BodyText"/>
        <w:jc w:val="both"/>
      </w:pPr>
    </w:p>
    <w:p w:rsidR="00B8150D" w:rsidRDefault="00B8150D"/>
    <w:sectPr w:rsidR="00B8150D" w:rsidSect="009128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50D" w:rsidRDefault="00B8150D" w:rsidP="000158B3">
      <w:pPr>
        <w:spacing w:after="0" w:line="240" w:lineRule="auto"/>
      </w:pPr>
      <w:r>
        <w:separator/>
      </w:r>
    </w:p>
  </w:endnote>
  <w:endnote w:type="continuationSeparator" w:id="0">
    <w:p w:rsidR="00B8150D" w:rsidRDefault="00B8150D" w:rsidP="00015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50D" w:rsidRDefault="00B8150D" w:rsidP="000158B3">
      <w:pPr>
        <w:spacing w:after="0" w:line="240" w:lineRule="auto"/>
      </w:pPr>
      <w:r>
        <w:separator/>
      </w:r>
    </w:p>
  </w:footnote>
  <w:footnote w:type="continuationSeparator" w:id="0">
    <w:p w:rsidR="00B8150D" w:rsidRDefault="00B8150D" w:rsidP="000158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7849"/>
    <w:rsid w:val="00000576"/>
    <w:rsid w:val="00004675"/>
    <w:rsid w:val="000071CB"/>
    <w:rsid w:val="00010788"/>
    <w:rsid w:val="000158B3"/>
    <w:rsid w:val="00035842"/>
    <w:rsid w:val="00084ED4"/>
    <w:rsid w:val="000E0004"/>
    <w:rsid w:val="001310A4"/>
    <w:rsid w:val="00143377"/>
    <w:rsid w:val="00150922"/>
    <w:rsid w:val="0015702A"/>
    <w:rsid w:val="00184436"/>
    <w:rsid w:val="001C062C"/>
    <w:rsid w:val="001E009A"/>
    <w:rsid w:val="001E33E1"/>
    <w:rsid w:val="001F24DB"/>
    <w:rsid w:val="001F473B"/>
    <w:rsid w:val="001F76BA"/>
    <w:rsid w:val="00222D76"/>
    <w:rsid w:val="002400B8"/>
    <w:rsid w:val="002442F8"/>
    <w:rsid w:val="00255AD0"/>
    <w:rsid w:val="00295E13"/>
    <w:rsid w:val="002A2633"/>
    <w:rsid w:val="002B0BA9"/>
    <w:rsid w:val="002C1FCE"/>
    <w:rsid w:val="002C6F06"/>
    <w:rsid w:val="002D4761"/>
    <w:rsid w:val="002D5CBB"/>
    <w:rsid w:val="00327415"/>
    <w:rsid w:val="0033688A"/>
    <w:rsid w:val="00341F53"/>
    <w:rsid w:val="003605E1"/>
    <w:rsid w:val="003672D8"/>
    <w:rsid w:val="00387ABC"/>
    <w:rsid w:val="003A5650"/>
    <w:rsid w:val="003B79EB"/>
    <w:rsid w:val="003C34EA"/>
    <w:rsid w:val="003D4410"/>
    <w:rsid w:val="003F3BF5"/>
    <w:rsid w:val="004344E8"/>
    <w:rsid w:val="0045307A"/>
    <w:rsid w:val="00462801"/>
    <w:rsid w:val="004818C3"/>
    <w:rsid w:val="004820B8"/>
    <w:rsid w:val="004825A9"/>
    <w:rsid w:val="004B2DA8"/>
    <w:rsid w:val="00525CEE"/>
    <w:rsid w:val="0054241A"/>
    <w:rsid w:val="005D18CC"/>
    <w:rsid w:val="005E00F2"/>
    <w:rsid w:val="005E0C56"/>
    <w:rsid w:val="005E5EA8"/>
    <w:rsid w:val="00603FC8"/>
    <w:rsid w:val="006316FB"/>
    <w:rsid w:val="006352EA"/>
    <w:rsid w:val="0065219E"/>
    <w:rsid w:val="00653D39"/>
    <w:rsid w:val="00691771"/>
    <w:rsid w:val="006B7309"/>
    <w:rsid w:val="006C7F2D"/>
    <w:rsid w:val="006F2DD9"/>
    <w:rsid w:val="00716806"/>
    <w:rsid w:val="00722140"/>
    <w:rsid w:val="007716FA"/>
    <w:rsid w:val="00796061"/>
    <w:rsid w:val="007B20FC"/>
    <w:rsid w:val="007B4A4E"/>
    <w:rsid w:val="007C2FE2"/>
    <w:rsid w:val="007C4981"/>
    <w:rsid w:val="00802739"/>
    <w:rsid w:val="00807031"/>
    <w:rsid w:val="008231A6"/>
    <w:rsid w:val="00844D3A"/>
    <w:rsid w:val="0084593C"/>
    <w:rsid w:val="00882AEC"/>
    <w:rsid w:val="008B5CFC"/>
    <w:rsid w:val="008B65BE"/>
    <w:rsid w:val="008D4B5B"/>
    <w:rsid w:val="008E51C2"/>
    <w:rsid w:val="008E644B"/>
    <w:rsid w:val="008E7AC8"/>
    <w:rsid w:val="009128E2"/>
    <w:rsid w:val="009231BE"/>
    <w:rsid w:val="00931A30"/>
    <w:rsid w:val="00945963"/>
    <w:rsid w:val="009562FB"/>
    <w:rsid w:val="0098019A"/>
    <w:rsid w:val="00994D9A"/>
    <w:rsid w:val="009A634A"/>
    <w:rsid w:val="009C11FF"/>
    <w:rsid w:val="009F36DF"/>
    <w:rsid w:val="00A47849"/>
    <w:rsid w:val="00A6318C"/>
    <w:rsid w:val="00A7318C"/>
    <w:rsid w:val="00AC2C18"/>
    <w:rsid w:val="00B00529"/>
    <w:rsid w:val="00B37CF4"/>
    <w:rsid w:val="00B46FD7"/>
    <w:rsid w:val="00B53492"/>
    <w:rsid w:val="00B614EB"/>
    <w:rsid w:val="00B7447D"/>
    <w:rsid w:val="00B8150D"/>
    <w:rsid w:val="00B822EA"/>
    <w:rsid w:val="00B93A1E"/>
    <w:rsid w:val="00BB6F88"/>
    <w:rsid w:val="00BE12C0"/>
    <w:rsid w:val="00C1758E"/>
    <w:rsid w:val="00C17D81"/>
    <w:rsid w:val="00C47487"/>
    <w:rsid w:val="00C621C7"/>
    <w:rsid w:val="00C93B58"/>
    <w:rsid w:val="00CA6A04"/>
    <w:rsid w:val="00CC717A"/>
    <w:rsid w:val="00CD4686"/>
    <w:rsid w:val="00D01AFC"/>
    <w:rsid w:val="00D717CB"/>
    <w:rsid w:val="00D86126"/>
    <w:rsid w:val="00DA122B"/>
    <w:rsid w:val="00DE2B17"/>
    <w:rsid w:val="00DE5B3B"/>
    <w:rsid w:val="00DF4562"/>
    <w:rsid w:val="00E2272F"/>
    <w:rsid w:val="00E62F7C"/>
    <w:rsid w:val="00E66ACB"/>
    <w:rsid w:val="00E6766A"/>
    <w:rsid w:val="00E8523C"/>
    <w:rsid w:val="00EA1F7D"/>
    <w:rsid w:val="00ED5EC7"/>
    <w:rsid w:val="00F16366"/>
    <w:rsid w:val="00F542F7"/>
    <w:rsid w:val="00F95211"/>
    <w:rsid w:val="00FE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28E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A47849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7849"/>
    <w:rPr>
      <w:rFonts w:ascii="Times New Roman" w:eastAsia="Arial Unicode MS" w:hAnsi="Times New Roman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A47849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47849"/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47849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47849"/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99"/>
    <w:qFormat/>
    <w:rsid w:val="00A47849"/>
  </w:style>
  <w:style w:type="paragraph" w:styleId="BodyText">
    <w:name w:val="Body Text"/>
    <w:basedOn w:val="Normal"/>
    <w:link w:val="BodyTextChar"/>
    <w:uiPriority w:val="99"/>
    <w:semiHidden/>
    <w:rsid w:val="004818C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818C3"/>
    <w:rPr>
      <w:rFonts w:ascii="Times New Roman" w:hAnsi="Times New Roman" w:cs="Times New Roman"/>
      <w:sz w:val="24"/>
      <w:szCs w:val="24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4818C3"/>
    <w:rPr>
      <w:rFonts w:cs="Times New Roman"/>
    </w:rPr>
  </w:style>
  <w:style w:type="paragraph" w:styleId="BodyText2">
    <w:name w:val="Body Text 2"/>
    <w:basedOn w:val="Normal"/>
    <w:link w:val="BodyText2Char"/>
    <w:uiPriority w:val="99"/>
    <w:semiHidden/>
    <w:rsid w:val="004818C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18C3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01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158B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15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158B3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084E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084ED4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084ED4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"/>
    <w:uiPriority w:val="99"/>
    <w:rsid w:val="00084ED4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084E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3">
    <w:name w:val="xl73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Normal"/>
    <w:uiPriority w:val="99"/>
    <w:rsid w:val="00084E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Normal"/>
    <w:uiPriority w:val="99"/>
    <w:rsid w:val="00084E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Normal"/>
    <w:uiPriority w:val="99"/>
    <w:rsid w:val="00084E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084ED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084ED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084E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Normal"/>
    <w:uiPriority w:val="99"/>
    <w:rsid w:val="00084ED4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90">
    <w:name w:val="xl90"/>
    <w:basedOn w:val="Normal"/>
    <w:uiPriority w:val="99"/>
    <w:rsid w:val="00084E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4">
    <w:name w:val="xl94"/>
    <w:basedOn w:val="Normal"/>
    <w:uiPriority w:val="99"/>
    <w:rsid w:val="00084E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5">
    <w:name w:val="xl95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Normal"/>
    <w:uiPriority w:val="99"/>
    <w:rsid w:val="00084E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Normal"/>
    <w:uiPriority w:val="99"/>
    <w:rsid w:val="00084ED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Normal"/>
    <w:uiPriority w:val="99"/>
    <w:rsid w:val="00084E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1">
    <w:name w:val="xl101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2">
    <w:name w:val="xl102"/>
    <w:basedOn w:val="Normal"/>
    <w:uiPriority w:val="99"/>
    <w:rsid w:val="00084E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3">
    <w:name w:val="xl103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4">
    <w:name w:val="xl104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5">
    <w:name w:val="xl105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06">
    <w:name w:val="xl106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Normal"/>
    <w:uiPriority w:val="99"/>
    <w:rsid w:val="00084E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2">
    <w:name w:val="xl112"/>
    <w:basedOn w:val="Normal"/>
    <w:uiPriority w:val="99"/>
    <w:rsid w:val="00084E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3">
    <w:name w:val="xl113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4">
    <w:name w:val="xl114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5">
    <w:name w:val="xl115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6">
    <w:name w:val="xl116"/>
    <w:basedOn w:val="Normal"/>
    <w:uiPriority w:val="99"/>
    <w:rsid w:val="00084ED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7">
    <w:name w:val="xl117"/>
    <w:basedOn w:val="Normal"/>
    <w:uiPriority w:val="99"/>
    <w:rsid w:val="00084ED4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8">
    <w:name w:val="xl118"/>
    <w:basedOn w:val="Normal"/>
    <w:uiPriority w:val="99"/>
    <w:rsid w:val="00084ED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19">
    <w:name w:val="xl119"/>
    <w:basedOn w:val="Normal"/>
    <w:uiPriority w:val="99"/>
    <w:rsid w:val="00084E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Normal"/>
    <w:uiPriority w:val="99"/>
    <w:rsid w:val="00084ED4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Normal"/>
    <w:uiPriority w:val="99"/>
    <w:rsid w:val="00084ED4"/>
    <w:pP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084ED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50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209</TotalTime>
  <Pages>13</Pages>
  <Words>4169</Words>
  <Characters>23766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Труженник</cp:lastModifiedBy>
  <cp:revision>83</cp:revision>
  <dcterms:created xsi:type="dcterms:W3CDTF">2018-04-06T09:33:00Z</dcterms:created>
  <dcterms:modified xsi:type="dcterms:W3CDTF">2020-02-10T04:03:00Z</dcterms:modified>
</cp:coreProperties>
</file>